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20909" w14:textId="15B1204B" w:rsidR="009511B0" w:rsidRDefault="009511B0" w:rsidP="009511B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108-e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8E68E2">
        <w:rPr>
          <w:rFonts w:ascii="Arial" w:hAnsi="Arial" w:cs="Arial"/>
          <w:b/>
          <w:bCs/>
        </w:rPr>
        <w:t xml:space="preserve"> </w:t>
      </w:r>
      <w:r w:rsidRPr="00871F8C">
        <w:rPr>
          <w:rFonts w:ascii="Arial" w:hAnsi="Arial" w:cs="Arial"/>
          <w:b/>
          <w:bCs/>
        </w:rPr>
        <w:t>R1-</w:t>
      </w:r>
      <w:r>
        <w:rPr>
          <w:rFonts w:ascii="Arial" w:hAnsi="Arial" w:cs="Arial"/>
          <w:b/>
          <w:bCs/>
        </w:rPr>
        <w:t>220</w:t>
      </w:r>
      <w:r w:rsidR="00F35DE8">
        <w:rPr>
          <w:rFonts w:ascii="Arial" w:hAnsi="Arial" w:cs="Arial"/>
          <w:b/>
          <w:bCs/>
        </w:rPr>
        <w:t>1789</w:t>
      </w:r>
    </w:p>
    <w:p w14:paraId="23E1A717" w14:textId="77777777" w:rsidR="009511B0" w:rsidRPr="00210D4C" w:rsidRDefault="009511B0" w:rsidP="009511B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February 21</w:t>
      </w:r>
      <w:r w:rsidRPr="00326940">
        <w:rPr>
          <w:rFonts w:ascii="Arial" w:eastAsia="MS Mincho" w:hAnsi="Arial" w:cs="Arial"/>
          <w:b/>
          <w:bCs/>
          <w:vertAlign w:val="superscript"/>
          <w:lang w:eastAsia="ja-JP"/>
        </w:rPr>
        <w:t>st</w:t>
      </w:r>
      <w:r>
        <w:rPr>
          <w:rFonts w:ascii="Arial" w:eastAsia="MS Mincho" w:hAnsi="Arial" w:cs="Arial"/>
          <w:b/>
          <w:bCs/>
          <w:lang w:eastAsia="ja-JP"/>
        </w:rPr>
        <w:t xml:space="preserve"> – March 3</w:t>
      </w:r>
      <w:r w:rsidRPr="00326940">
        <w:rPr>
          <w:rFonts w:ascii="Arial" w:eastAsia="MS Mincho" w:hAnsi="Arial" w:cs="Arial"/>
          <w:b/>
          <w:bCs/>
          <w:vertAlign w:val="superscript"/>
          <w:lang w:eastAsia="ja-JP"/>
        </w:rPr>
        <w:t>rd</w:t>
      </w:r>
      <w:r>
        <w:rPr>
          <w:rFonts w:ascii="Arial" w:eastAsia="MS Mincho" w:hAnsi="Arial" w:cs="Arial"/>
          <w:b/>
          <w:bCs/>
          <w:lang w:eastAsia="ja-JP"/>
        </w:rPr>
        <w:t>, 2022</w:t>
      </w:r>
    </w:p>
    <w:p w14:paraId="02015827" w14:textId="7F2319A4" w:rsidR="00145E5A" w:rsidRDefault="00145E5A" w:rsidP="00311702">
      <w:pPr>
        <w:pStyle w:val="3GPPHeader"/>
      </w:pPr>
    </w:p>
    <w:p w14:paraId="5FB7E722" w14:textId="1999A9A4" w:rsidR="00E90E49" w:rsidRPr="00764EBC" w:rsidRDefault="00E90E49" w:rsidP="00311702">
      <w:pPr>
        <w:pStyle w:val="3GPPHeader"/>
      </w:pPr>
      <w:r w:rsidRPr="00764EBC">
        <w:t>Agenda Item:</w:t>
      </w:r>
      <w:r w:rsidRPr="00764EBC">
        <w:tab/>
      </w:r>
      <w:r w:rsidR="004063E9">
        <w:t>8</w:t>
      </w:r>
      <w:r w:rsidR="00227C83">
        <w:t>.</w:t>
      </w:r>
      <w:r w:rsidR="00A8781E">
        <w:t>1</w:t>
      </w:r>
      <w:r w:rsidR="009511B0">
        <w:t>4</w:t>
      </w:r>
      <w:r w:rsidR="003A6BA7">
        <w:t>.</w:t>
      </w:r>
      <w:r w:rsidR="00260A59">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63C5496" w:rsidR="00531215" w:rsidRPr="00764EBC" w:rsidRDefault="003D3C45" w:rsidP="00311702">
      <w:pPr>
        <w:pStyle w:val="3GPPHeader"/>
      </w:pPr>
      <w:r w:rsidRPr="00764EBC">
        <w:t>Title:</w:t>
      </w:r>
      <w:r w:rsidR="00E90E49" w:rsidRPr="00764EBC">
        <w:tab/>
      </w:r>
      <w:r w:rsidR="009511B0">
        <w:t xml:space="preserve">Remaining Issues of </w:t>
      </w:r>
      <w:r w:rsidR="00495F3B">
        <w:t>Tim</w:t>
      </w:r>
      <w:r w:rsidR="00F2608D">
        <w:t>e and Frequency Synchronization</w:t>
      </w:r>
      <w:r w:rsidR="00A8781E">
        <w:t xml:space="preserve"> </w:t>
      </w:r>
      <w:r w:rsidR="006A5567">
        <w:t>for</w:t>
      </w:r>
      <w:r w:rsidR="00227C83">
        <w:t xml:space="preserve">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C3E2B8F" w14:textId="22B0A2F1" w:rsidR="009511B0" w:rsidRDefault="009511B0" w:rsidP="009511B0">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IoT NTN is completed. The maintenance on solutions for IoT </w:t>
      </w:r>
      <w:r w:rsidR="005547A2">
        <w:t>over</w:t>
      </w:r>
      <w:r>
        <w:t xml:space="preserve"> NTN is conducted in RAN1 #108-e meeting. </w:t>
      </w:r>
    </w:p>
    <w:p w14:paraId="0819F88D" w14:textId="77777777" w:rsidR="009511B0" w:rsidRDefault="009511B0" w:rsidP="009511B0">
      <w:pPr>
        <w:jc w:val="both"/>
      </w:pPr>
    </w:p>
    <w:p w14:paraId="6760E667" w14:textId="73C02388" w:rsidR="009511B0" w:rsidRPr="009C0798" w:rsidRDefault="009511B0" w:rsidP="009511B0">
      <w:pPr>
        <w:jc w:val="both"/>
        <w:rPr>
          <w:szCs w:val="20"/>
        </w:rPr>
      </w:pPr>
      <w:r>
        <w:t xml:space="preserve">One of the RAN1-lead objectives in release 17 IoT NTN is time and frequency synchronization. </w:t>
      </w:r>
      <w:r w:rsidRPr="00925BAD">
        <w:rPr>
          <w:szCs w:val="20"/>
        </w:rPr>
        <w:t>In this contribution, we provide our views on</w:t>
      </w:r>
      <w:r>
        <w:rPr>
          <w:szCs w:val="20"/>
        </w:rPr>
        <w:t xml:space="preserve"> remaining issues related to </w:t>
      </w:r>
      <w:r>
        <w:t xml:space="preserve">time and frequency synchronization </w:t>
      </w:r>
      <w:r>
        <w:rPr>
          <w:szCs w:val="20"/>
        </w:rPr>
        <w:t xml:space="preserve">for IoT NTN. </w:t>
      </w:r>
    </w:p>
    <w:p w14:paraId="38C9BE89" w14:textId="3348CE89" w:rsidR="00344079" w:rsidRDefault="00EA5A5B" w:rsidP="00344079">
      <w:pPr>
        <w:pStyle w:val="Heading1"/>
      </w:pPr>
      <w:r>
        <w:t>Discussion</w:t>
      </w:r>
    </w:p>
    <w:p w14:paraId="7018612C" w14:textId="77777777" w:rsidR="009511B0" w:rsidRPr="00C2419C" w:rsidRDefault="009511B0" w:rsidP="009511B0">
      <w:pPr>
        <w:pStyle w:val="Heading2"/>
        <w:jc w:val="both"/>
      </w:pPr>
      <w:r>
        <w:t>Uplink synchronization validity duration</w:t>
      </w:r>
    </w:p>
    <w:p w14:paraId="7254BE55" w14:textId="5AD3BA17" w:rsidR="009511B0" w:rsidRDefault="009511B0" w:rsidP="009511B0">
      <w:pPr>
        <w:jc w:val="both"/>
        <w:rPr>
          <w:lang w:eastAsia="x-none"/>
        </w:rPr>
      </w:pPr>
      <w:r>
        <w:rPr>
          <w:rFonts w:eastAsia="SimSun"/>
          <w:color w:val="000000"/>
          <w:lang w:val="en-GB"/>
        </w:rPr>
        <w:t xml:space="preserve">It was agreed </w:t>
      </w:r>
      <w:r>
        <w:rPr>
          <w:rFonts w:eastAsia="SimSun"/>
          <w:color w:val="000000"/>
          <w:lang w:val="en-GB"/>
        </w:rPr>
        <w:fldChar w:fldCharType="begin"/>
      </w:r>
      <w:r>
        <w:rPr>
          <w:rFonts w:eastAsia="SimSun"/>
          <w:color w:val="000000"/>
          <w:lang w:val="en-GB"/>
        </w:rPr>
        <w:instrText xml:space="preserve"> REF _Ref65578963 \r \h </w:instrText>
      </w:r>
      <w:r>
        <w:rPr>
          <w:rFonts w:eastAsia="SimSun"/>
          <w:color w:val="000000"/>
          <w:lang w:val="en-GB"/>
        </w:rPr>
      </w:r>
      <w:r>
        <w:rPr>
          <w:rFonts w:eastAsia="SimSun"/>
          <w:color w:val="000000"/>
          <w:lang w:val="en-GB"/>
        </w:rPr>
        <w:fldChar w:fldCharType="separate"/>
      </w:r>
      <w:r>
        <w:rPr>
          <w:rFonts w:eastAsia="SimSun"/>
          <w:color w:val="000000"/>
          <w:lang w:val="en-GB"/>
        </w:rPr>
        <w:t>[2]</w:t>
      </w:r>
      <w:r>
        <w:rPr>
          <w:rFonts w:eastAsia="SimSun"/>
          <w:color w:val="000000"/>
          <w:lang w:val="en-GB"/>
        </w:rPr>
        <w:fldChar w:fldCharType="end"/>
      </w:r>
      <w:r>
        <w:rPr>
          <w:rFonts w:eastAsia="SimSun"/>
          <w:color w:val="000000"/>
          <w:lang w:val="en-GB"/>
        </w:rPr>
        <w:t xml:space="preserve"> that a single NTN validity duration for both serving satellite ephemeris and common TA related parameters is broadcast on the SIB, where the validity duration is </w:t>
      </w:r>
      <w:r>
        <w:rPr>
          <w:lang w:eastAsia="x-none"/>
        </w:rPr>
        <w:t xml:space="preserve">configured per cell and indicated to the UE in X bits with possible values of {5, 10, </w:t>
      </w:r>
      <w:r w:rsidRPr="0097419C">
        <w:rPr>
          <w:lang w:eastAsia="x-none"/>
        </w:rPr>
        <w:t>15, 20, 25, 30, 35, 40, 45, 50, 55, 60, 120, 180, 240}</w:t>
      </w:r>
      <w:r>
        <w:rPr>
          <w:lang w:eastAsia="x-none"/>
        </w:rPr>
        <w:t xml:space="preserve"> seconds. It is open of additional </w:t>
      </w:r>
      <w:r w:rsidR="005547A2">
        <w:rPr>
          <w:lang w:eastAsia="x-none"/>
        </w:rPr>
        <w:t xml:space="preserve">possible </w:t>
      </w:r>
      <w:r>
        <w:rPr>
          <w:lang w:eastAsia="x-none"/>
        </w:rPr>
        <w:t xml:space="preserve">values for GEO. </w:t>
      </w:r>
    </w:p>
    <w:p w14:paraId="3816ABB4" w14:textId="77777777" w:rsidR="009511B0" w:rsidRDefault="009511B0" w:rsidP="009511B0">
      <w:pPr>
        <w:jc w:val="both"/>
        <w:rPr>
          <w:lang w:eastAsia="x-none"/>
        </w:rPr>
      </w:pPr>
    </w:p>
    <w:p w14:paraId="58C5F6B9" w14:textId="2BDB658C" w:rsidR="009511B0" w:rsidRPr="0097419C" w:rsidRDefault="009511B0" w:rsidP="009511B0">
      <w:pPr>
        <w:jc w:val="both"/>
        <w:rPr>
          <w:lang w:eastAsia="x-none"/>
        </w:rPr>
      </w:pPr>
      <w:r>
        <w:rPr>
          <w:lang w:eastAsia="x-none"/>
        </w:rPr>
        <w:t>In our view, the GEO satellite ephemeris and common TA parameters are changed less frequently</w:t>
      </w:r>
      <w:r w:rsidR="00AE257C">
        <w:rPr>
          <w:lang w:eastAsia="x-none"/>
        </w:rPr>
        <w:t xml:space="preserve"> than LEO satellite</w:t>
      </w:r>
      <w:r>
        <w:rPr>
          <w:lang w:eastAsia="x-none"/>
        </w:rPr>
        <w:t xml:space="preserve">. Hence, a validity duration longer than 240 seconds could be applied to GEO scenario. A possible candidate validity duration could be 600 seconds. </w:t>
      </w:r>
    </w:p>
    <w:p w14:paraId="3D970B59" w14:textId="77777777" w:rsidR="009511B0" w:rsidRDefault="009511B0" w:rsidP="009511B0">
      <w:pPr>
        <w:jc w:val="both"/>
        <w:rPr>
          <w:rFonts w:eastAsia="SimSun"/>
          <w:color w:val="000000"/>
        </w:rPr>
      </w:pPr>
    </w:p>
    <w:p w14:paraId="669B1DA3" w14:textId="3C5E9C7F" w:rsidR="009511B0" w:rsidRDefault="009511B0" w:rsidP="009511B0">
      <w:pPr>
        <w:jc w:val="both"/>
        <w:rPr>
          <w:i/>
        </w:rPr>
      </w:pPr>
      <w:r w:rsidRPr="00CE2021">
        <w:rPr>
          <w:b/>
          <w:i/>
          <w:u w:val="single"/>
        </w:rPr>
        <w:t xml:space="preserve">Proposal </w:t>
      </w:r>
      <w:r>
        <w:rPr>
          <w:b/>
          <w:i/>
          <w:u w:val="single"/>
        </w:rPr>
        <w:t>1</w:t>
      </w:r>
      <w:r w:rsidRPr="00CE2021">
        <w:rPr>
          <w:b/>
          <w:i/>
          <w:u w:val="single"/>
        </w:rPr>
        <w:t>:</w:t>
      </w:r>
      <w:r w:rsidRPr="00CE2021">
        <w:rPr>
          <w:i/>
        </w:rPr>
        <w:t xml:space="preserve"> </w:t>
      </w:r>
      <w:r>
        <w:rPr>
          <w:i/>
        </w:rPr>
        <w:t>An additional NTN validity duration value longer than 240 seconds is supported for GEO scenario.</w:t>
      </w:r>
    </w:p>
    <w:p w14:paraId="443E166E" w14:textId="1CEF4E08" w:rsidR="009511B0" w:rsidRDefault="009511B0" w:rsidP="009511B0">
      <w:pPr>
        <w:jc w:val="both"/>
        <w:rPr>
          <w:i/>
        </w:rPr>
      </w:pPr>
    </w:p>
    <w:p w14:paraId="23915B1B" w14:textId="1D715FCC" w:rsidR="009511B0" w:rsidRDefault="009511B0" w:rsidP="009511B0">
      <w:pPr>
        <w:pStyle w:val="Heading2"/>
        <w:jc w:val="both"/>
      </w:pPr>
      <w:r>
        <w:t>Epoch time</w:t>
      </w:r>
    </w:p>
    <w:p w14:paraId="781B407A" w14:textId="55DDB344" w:rsidR="009511B0" w:rsidRDefault="009511B0" w:rsidP="009511B0">
      <w:pPr>
        <w:jc w:val="both"/>
      </w:pPr>
      <w:r>
        <w:rPr>
          <w:lang w:eastAsia="x-none"/>
        </w:rPr>
        <w:t xml:space="preserve">It was agreed that the </w:t>
      </w:r>
      <w:r w:rsidRPr="009511B0">
        <w:rPr>
          <w:lang w:eastAsia="x-none"/>
        </w:rPr>
        <w:t xml:space="preserve">serving satellite ephemeris and common TA related parameters are </w:t>
      </w:r>
      <w:r w:rsidR="00AE257C" w:rsidRPr="009511B0">
        <w:rPr>
          <w:lang w:eastAsia="x-none"/>
        </w:rPr>
        <w:t>signaled</w:t>
      </w:r>
      <w:r w:rsidRPr="009511B0">
        <w:rPr>
          <w:lang w:eastAsia="x-none"/>
        </w:rPr>
        <w:t xml:space="preserve"> in the same SIB message and have the same epoch time.</w:t>
      </w:r>
      <w:r>
        <w:t xml:space="preserve"> </w:t>
      </w:r>
      <w:r>
        <w:rPr>
          <w:lang w:eastAsia="x-none"/>
        </w:rPr>
        <w:t>I</w:t>
      </w:r>
      <w:r w:rsidRPr="009511B0">
        <w:rPr>
          <w:lang w:eastAsia="x-none"/>
        </w:rPr>
        <w:t>t is open</w:t>
      </w:r>
      <w:r>
        <w:rPr>
          <w:lang w:eastAsia="x-none"/>
        </w:rPr>
        <w:t xml:space="preserve"> on</w:t>
      </w:r>
      <w:r w:rsidRPr="009511B0">
        <w:rPr>
          <w:lang w:eastAsia="x-none"/>
        </w:rPr>
        <w:t xml:space="preserve"> the reference point for epoch time in IoT NTN</w:t>
      </w:r>
      <w:r>
        <w:rPr>
          <w:lang w:eastAsia="x-none"/>
        </w:rPr>
        <w:t xml:space="preserve">. </w:t>
      </w:r>
    </w:p>
    <w:p w14:paraId="1C3A167F" w14:textId="77777777" w:rsidR="009511B0" w:rsidRPr="009511B0" w:rsidRDefault="009511B0" w:rsidP="009511B0">
      <w:pPr>
        <w:jc w:val="both"/>
        <w:rPr>
          <w:lang w:eastAsia="x-none"/>
        </w:rPr>
      </w:pPr>
    </w:p>
    <w:p w14:paraId="1F6EE10A" w14:textId="35C8E72E" w:rsidR="009511B0" w:rsidRPr="009511B0" w:rsidRDefault="009511B0" w:rsidP="009511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9511B0">
        <w:rPr>
          <w:lang w:eastAsia="x-none"/>
        </w:rPr>
        <w:t>In NR NTN, the reference point for epoch time of the serving satellite ephemeris and Common TA parameters</w:t>
      </w:r>
      <w:r>
        <w:rPr>
          <w:lang w:eastAsia="x-none"/>
        </w:rPr>
        <w:t xml:space="preserve"> </w:t>
      </w:r>
      <w:r w:rsidRPr="009511B0">
        <w:rPr>
          <w:lang w:eastAsia="x-none"/>
        </w:rPr>
        <w:t>is the uplink time synchronization reference point.</w:t>
      </w:r>
      <w:r>
        <w:rPr>
          <w:lang w:eastAsia="x-none"/>
        </w:rPr>
        <w:t xml:space="preserve"> We think the similar conclusion can be applied to IoT NTN. </w:t>
      </w:r>
    </w:p>
    <w:p w14:paraId="0889CF48" w14:textId="0C41A019" w:rsidR="00344079" w:rsidRDefault="00344079" w:rsidP="00AC502E">
      <w:pPr>
        <w:rPr>
          <w:lang w:eastAsia="x-none"/>
        </w:rPr>
      </w:pPr>
    </w:p>
    <w:p w14:paraId="03CC0FE8" w14:textId="43308674" w:rsidR="009511B0" w:rsidRDefault="009511B0" w:rsidP="009511B0">
      <w:pPr>
        <w:jc w:val="both"/>
        <w:rPr>
          <w:i/>
        </w:rPr>
      </w:pPr>
      <w:r w:rsidRPr="00CE2021">
        <w:rPr>
          <w:b/>
          <w:i/>
          <w:u w:val="single"/>
        </w:rPr>
        <w:t xml:space="preserve">Proposal </w:t>
      </w:r>
      <w:r>
        <w:rPr>
          <w:b/>
          <w:i/>
          <w:u w:val="single"/>
        </w:rPr>
        <w:t>2</w:t>
      </w:r>
      <w:r w:rsidRPr="00CE2021">
        <w:rPr>
          <w:b/>
          <w:i/>
          <w:u w:val="single"/>
        </w:rPr>
        <w:t>:</w:t>
      </w:r>
      <w:r w:rsidRPr="00CE2021">
        <w:rPr>
          <w:i/>
        </w:rPr>
        <w:t xml:space="preserve"> </w:t>
      </w:r>
      <w:r>
        <w:rPr>
          <w:i/>
        </w:rPr>
        <w:t xml:space="preserve">In IoT NTN, the reference point for epoch time </w:t>
      </w:r>
      <w:r w:rsidRPr="009511B0">
        <w:rPr>
          <w:i/>
        </w:rPr>
        <w:t>of the serving satellite ephemeris and Common TA parameters is the uplink time synchronization reference point.</w:t>
      </w:r>
    </w:p>
    <w:p w14:paraId="37A2ECAE" w14:textId="78D8E4CF" w:rsidR="009511B0" w:rsidRPr="009511B0" w:rsidRDefault="009511B0" w:rsidP="009511B0">
      <w:pPr>
        <w:rPr>
          <w:iCs/>
        </w:rPr>
      </w:pPr>
    </w:p>
    <w:p w14:paraId="6D252EAA" w14:textId="286E2654" w:rsidR="009511B0" w:rsidRPr="009511B0" w:rsidRDefault="009511B0" w:rsidP="009511B0">
      <w:pPr>
        <w:jc w:val="both"/>
        <w:rPr>
          <w:szCs w:val="36"/>
        </w:rPr>
      </w:pPr>
      <w:r w:rsidRPr="009511B0">
        <w:rPr>
          <w:iCs/>
        </w:rPr>
        <w:lastRenderedPageBreak/>
        <w:t xml:space="preserve">In </w:t>
      </w:r>
      <w:r>
        <w:rPr>
          <w:iCs/>
        </w:rPr>
        <w:t xml:space="preserve">NR NTN, it was agreed that when explicitly provided through SIB, epoch time of assistance information is the staring time of a downlink sub-frame, indicated by a SFN and a sub-frame number signaled together with the assistance information. Otherwise, epoch time of </w:t>
      </w:r>
      <w:r w:rsidRPr="009511B0">
        <w:rPr>
          <w:szCs w:val="36"/>
        </w:rPr>
        <w:t>assistance information is implicitly known as the end of the SI window during which the SI message is transmitted.</w:t>
      </w:r>
      <w:r>
        <w:rPr>
          <w:szCs w:val="36"/>
        </w:rPr>
        <w:t xml:space="preserve"> </w:t>
      </w:r>
      <w:r w:rsidRPr="009511B0">
        <w:rPr>
          <w:szCs w:val="36"/>
        </w:rPr>
        <w:t>When provided through dedicated signaling, epoch time of assistance information is the starting time of a DL sub-frame, indicated by a SFN and a sub-frame number.</w:t>
      </w:r>
    </w:p>
    <w:p w14:paraId="7E786E1C" w14:textId="77777777" w:rsidR="009511B0" w:rsidRPr="009511B0" w:rsidRDefault="009511B0" w:rsidP="009511B0">
      <w:pPr>
        <w:jc w:val="both"/>
        <w:rPr>
          <w:iCs/>
        </w:rPr>
      </w:pPr>
    </w:p>
    <w:p w14:paraId="07E43624" w14:textId="772DF9AC" w:rsidR="009511B0" w:rsidRDefault="00AE257C" w:rsidP="009511B0">
      <w:pPr>
        <w:jc w:val="both"/>
        <w:rPr>
          <w:iCs/>
        </w:rPr>
      </w:pPr>
      <w:r>
        <w:rPr>
          <w:iCs/>
        </w:rPr>
        <w:t>The similar</w:t>
      </w:r>
      <w:r w:rsidR="005547A2">
        <w:rPr>
          <w:iCs/>
        </w:rPr>
        <w:t xml:space="preserve"> </w:t>
      </w:r>
      <w:r w:rsidR="009511B0">
        <w:rPr>
          <w:iCs/>
        </w:rPr>
        <w:t xml:space="preserve">conclusion could be applied to IoT NTN. </w:t>
      </w:r>
    </w:p>
    <w:p w14:paraId="33CEC433" w14:textId="578FF3A1" w:rsidR="009511B0" w:rsidRPr="009511B0" w:rsidRDefault="009511B0" w:rsidP="009511B0">
      <w:pPr>
        <w:rPr>
          <w:iCs/>
        </w:rPr>
      </w:pPr>
    </w:p>
    <w:p w14:paraId="46D6812B" w14:textId="77777777" w:rsidR="009511B0" w:rsidRDefault="009511B0" w:rsidP="004F7F85">
      <w:pPr>
        <w:jc w:val="both"/>
        <w:rPr>
          <w:i/>
        </w:rPr>
      </w:pPr>
      <w:r w:rsidRPr="00CE2021">
        <w:rPr>
          <w:b/>
          <w:i/>
          <w:u w:val="single"/>
        </w:rPr>
        <w:t xml:space="preserve">Proposal </w:t>
      </w:r>
      <w:r>
        <w:rPr>
          <w:b/>
          <w:i/>
          <w:u w:val="single"/>
        </w:rPr>
        <w:t>3</w:t>
      </w:r>
      <w:r w:rsidRPr="00CE2021">
        <w:rPr>
          <w:b/>
          <w:i/>
          <w:u w:val="single"/>
        </w:rPr>
        <w:t>:</w:t>
      </w:r>
      <w:r w:rsidRPr="00CE2021">
        <w:rPr>
          <w:i/>
        </w:rPr>
        <w:t xml:space="preserve"> </w:t>
      </w:r>
      <w:r w:rsidRPr="009511B0">
        <w:rPr>
          <w:i/>
        </w:rPr>
        <w:t>In IoT NTN,</w:t>
      </w:r>
      <w:r>
        <w:rPr>
          <w:i/>
        </w:rPr>
        <w:t xml:space="preserve"> </w:t>
      </w:r>
    </w:p>
    <w:p w14:paraId="2E26283D" w14:textId="77777777" w:rsidR="009511B0" w:rsidRDefault="009511B0" w:rsidP="004F7F85">
      <w:pPr>
        <w:pStyle w:val="ListParagraph"/>
        <w:numPr>
          <w:ilvl w:val="0"/>
          <w:numId w:val="2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w</w:t>
      </w:r>
      <w:r w:rsidRPr="009511B0">
        <w:rPr>
          <w:rFonts w:ascii="Times New Roman" w:eastAsia="Malgun Gothic" w:hAnsi="Times New Roman"/>
          <w:i/>
          <w:sz w:val="24"/>
          <w:szCs w:val="24"/>
          <w:lang w:eastAsia="zh-CN"/>
        </w:rPr>
        <w:t xml:space="preserve">hen explicitly provided through SIB, epoch time of assistance information is the starting time of a DL sub-frame, indicated by a SFN and a sub-frame number signaled together with the assistance information. </w:t>
      </w:r>
    </w:p>
    <w:p w14:paraId="08E268EE" w14:textId="77777777" w:rsidR="009511B0" w:rsidRPr="009511B0" w:rsidRDefault="009511B0" w:rsidP="004F7F85">
      <w:pPr>
        <w:pStyle w:val="ListParagraph"/>
        <w:numPr>
          <w:ilvl w:val="0"/>
          <w:numId w:val="2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o</w:t>
      </w:r>
      <w:r w:rsidRPr="009511B0">
        <w:rPr>
          <w:rFonts w:ascii="Times New Roman" w:eastAsia="Malgun Gothic" w:hAnsi="Times New Roman"/>
          <w:i/>
          <w:sz w:val="24"/>
          <w:szCs w:val="24"/>
          <w:lang w:eastAsia="zh-CN"/>
        </w:rPr>
        <w:t>therwise, when indicated in SIB (other than SIB1), epoch time of assistance information is implicitly known as the end of the SI window during which the SI message is transmitted.</w:t>
      </w:r>
    </w:p>
    <w:p w14:paraId="3EBDEC9C" w14:textId="7FE853BF" w:rsidR="009511B0" w:rsidRDefault="009511B0" w:rsidP="004F7F85">
      <w:pPr>
        <w:pStyle w:val="ListParagraph"/>
        <w:numPr>
          <w:ilvl w:val="0"/>
          <w:numId w:val="27"/>
        </w:numPr>
        <w:ind w:left="714" w:hanging="357"/>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w</w:t>
      </w:r>
      <w:r w:rsidRPr="009511B0">
        <w:rPr>
          <w:rFonts w:ascii="Times New Roman" w:eastAsia="Malgun Gothic" w:hAnsi="Times New Roman"/>
          <w:i/>
          <w:sz w:val="24"/>
          <w:szCs w:val="24"/>
          <w:lang w:eastAsia="zh-CN"/>
        </w:rPr>
        <w:t>hen provided through dedicated signaling, epoch time of assistance information is the starting time of a DL sub-frame, indicated by a SFN and a sub-frame number.</w:t>
      </w:r>
    </w:p>
    <w:p w14:paraId="0EE1C385" w14:textId="77777777" w:rsidR="00153323" w:rsidRDefault="00153323" w:rsidP="00153323">
      <w:pPr>
        <w:pStyle w:val="ListParagraph"/>
        <w:ind w:left="714"/>
        <w:jc w:val="both"/>
        <w:rPr>
          <w:rFonts w:ascii="Times New Roman" w:eastAsia="Malgun Gothic" w:hAnsi="Times New Roman"/>
          <w:i/>
          <w:sz w:val="24"/>
          <w:szCs w:val="24"/>
          <w:lang w:eastAsia="zh-CN"/>
        </w:rPr>
      </w:pPr>
    </w:p>
    <w:p w14:paraId="30BA53F9" w14:textId="77777777" w:rsidR="004F7F85" w:rsidRPr="00344079" w:rsidRDefault="004F7F85" w:rsidP="004F7F85">
      <w:pPr>
        <w:pStyle w:val="Heading2"/>
        <w:rPr>
          <w:lang w:eastAsia="ja-JP"/>
        </w:rPr>
      </w:pPr>
      <w:r>
        <w:rPr>
          <w:lang w:eastAsia="ja-JP"/>
        </w:rPr>
        <w:t>Long uplink transmission</w:t>
      </w:r>
    </w:p>
    <w:p w14:paraId="493F5FE9" w14:textId="208AF506" w:rsidR="00AA2068" w:rsidRDefault="004F7F85" w:rsidP="004F7F85">
      <w:pPr>
        <w:jc w:val="both"/>
        <w:rPr>
          <w:iCs/>
        </w:rPr>
      </w:pPr>
      <w:r>
        <w:rPr>
          <w:iCs/>
        </w:rPr>
        <w:t xml:space="preserve">It was agreed that for uplink transmission segment duration, at least one value X for NPRACH for NB-IoT and PRACH for eMTC may be indicated on SIB. It is open whether more than one X value can be indicated in SIB. The main </w:t>
      </w:r>
      <w:r w:rsidR="005547A2">
        <w:rPr>
          <w:iCs/>
        </w:rPr>
        <w:t>motivation</w:t>
      </w:r>
      <w:r>
        <w:rPr>
          <w:iCs/>
        </w:rPr>
        <w:t xml:space="preserve"> of</w:t>
      </w:r>
      <w:r w:rsidR="005547A2">
        <w:rPr>
          <w:iCs/>
        </w:rPr>
        <w:t xml:space="preserve"> indicating</w:t>
      </w:r>
      <w:r>
        <w:rPr>
          <w:iCs/>
        </w:rPr>
        <w:t xml:space="preserve"> more than one X value in SIB is to </w:t>
      </w:r>
      <w:r w:rsidR="005547A2">
        <w:rPr>
          <w:iCs/>
        </w:rPr>
        <w:t>cover</w:t>
      </w:r>
      <w:r>
        <w:rPr>
          <w:iCs/>
        </w:rPr>
        <w:t xml:space="preserve"> UEs under different conditions (e.g., elevation angles or associated distances/SNRs). </w:t>
      </w:r>
    </w:p>
    <w:p w14:paraId="40424889" w14:textId="77777777" w:rsidR="00AA2068" w:rsidRDefault="00AA2068" w:rsidP="004F7F85">
      <w:pPr>
        <w:jc w:val="both"/>
        <w:rPr>
          <w:iCs/>
        </w:rPr>
      </w:pPr>
    </w:p>
    <w:p w14:paraId="04BD53BC" w14:textId="16C28DA6" w:rsidR="004F7F85" w:rsidRDefault="004F7F85" w:rsidP="004F7F85">
      <w:pPr>
        <w:jc w:val="both"/>
        <w:rPr>
          <w:iCs/>
        </w:rPr>
      </w:pPr>
      <w:r>
        <w:rPr>
          <w:iCs/>
        </w:rPr>
        <w:t xml:space="preserve">In general, this optimization is useful to enhance system performance. However, the details related to this optimization need to be examined. Particularly, under which condition a UE uses a larger </w:t>
      </w:r>
      <w:r w:rsidR="005547A2">
        <w:rPr>
          <w:iCs/>
        </w:rPr>
        <w:t>uplink</w:t>
      </w:r>
      <w:r>
        <w:rPr>
          <w:iCs/>
        </w:rPr>
        <w:t xml:space="preserve"> transmission segment duration needs to be specified. Elevation angle has not been used in RAN1 </w:t>
      </w:r>
      <w:r w:rsidR="005547A2">
        <w:rPr>
          <w:iCs/>
        </w:rPr>
        <w:t>procedures</w:t>
      </w:r>
      <w:r>
        <w:rPr>
          <w:iCs/>
        </w:rPr>
        <w:t xml:space="preserve"> so far and </w:t>
      </w:r>
      <w:r w:rsidR="00AA2068">
        <w:rPr>
          <w:iCs/>
        </w:rPr>
        <w:t xml:space="preserve">hence it is not preferred to determine the uplink transmission segment duration based on elevation angle. To avoid large specification impact in maintenance phase, we prefer to restrict to a single value X indicated in SIB for the uplink transmission segment duration for NPRACH for NB-IoT and PRACH for eMTC. </w:t>
      </w:r>
    </w:p>
    <w:p w14:paraId="65E1BAAD" w14:textId="1FC372D7" w:rsidR="00AA2068" w:rsidRDefault="00AA2068" w:rsidP="004F7F85">
      <w:pPr>
        <w:jc w:val="both"/>
        <w:rPr>
          <w:iCs/>
        </w:rPr>
      </w:pPr>
    </w:p>
    <w:p w14:paraId="28195C7A" w14:textId="3F52CC91" w:rsidR="00AA2068" w:rsidRDefault="00AA2068" w:rsidP="004F7F85">
      <w:pPr>
        <w:jc w:val="both"/>
        <w:rPr>
          <w:iCs/>
        </w:rPr>
      </w:pPr>
      <w:r w:rsidRPr="00CE2021">
        <w:rPr>
          <w:b/>
          <w:i/>
          <w:u w:val="single"/>
        </w:rPr>
        <w:t xml:space="preserve">Proposal </w:t>
      </w:r>
      <w:r>
        <w:rPr>
          <w:b/>
          <w:i/>
          <w:u w:val="single"/>
        </w:rPr>
        <w:t>4</w:t>
      </w:r>
      <w:r w:rsidRPr="00CE2021">
        <w:rPr>
          <w:b/>
          <w:i/>
          <w:u w:val="single"/>
        </w:rPr>
        <w:t>:</w:t>
      </w:r>
      <w:r w:rsidRPr="00CE2021">
        <w:rPr>
          <w:i/>
        </w:rPr>
        <w:t xml:space="preserve"> </w:t>
      </w:r>
      <w:r>
        <w:rPr>
          <w:i/>
        </w:rPr>
        <w:t xml:space="preserve">A single value X is indicated in SIB for the uplink transmission segment duration for NPRACH for NB-IoT and PRACH for eMTC. </w:t>
      </w:r>
    </w:p>
    <w:p w14:paraId="2143EA48" w14:textId="15F799D1" w:rsidR="00F476BF" w:rsidRDefault="00F476BF" w:rsidP="004F7F85">
      <w:pPr>
        <w:rPr>
          <w:iCs/>
        </w:rPr>
      </w:pPr>
    </w:p>
    <w:p w14:paraId="7984EC08" w14:textId="6C3763C2" w:rsidR="00AE257C" w:rsidRDefault="005547A2" w:rsidP="005547A2">
      <w:pPr>
        <w:jc w:val="both"/>
        <w:rPr>
          <w:iCs/>
        </w:rPr>
      </w:pPr>
      <w:r>
        <w:rPr>
          <w:iCs/>
        </w:rPr>
        <w:t xml:space="preserve">It was agreed that UE applies the same pre-compensation per segment for uplink transmissions. From one segment to the next segment, </w:t>
      </w:r>
      <w:r w:rsidR="00473783">
        <w:rPr>
          <w:iCs/>
        </w:rPr>
        <w:t xml:space="preserve">in one method, </w:t>
      </w:r>
      <w:r>
        <w:rPr>
          <w:iCs/>
        </w:rPr>
        <w:t>UE drop</w:t>
      </w:r>
      <w:r w:rsidR="00473783">
        <w:rPr>
          <w:iCs/>
        </w:rPr>
        <w:t>s</w:t>
      </w:r>
      <w:r>
        <w:rPr>
          <w:iCs/>
        </w:rPr>
        <w:t>/insert</w:t>
      </w:r>
      <w:r w:rsidR="00473783">
        <w:rPr>
          <w:iCs/>
        </w:rPr>
        <w:t>s</w:t>
      </w:r>
      <w:r>
        <w:rPr>
          <w:iCs/>
        </w:rPr>
        <w:t xml:space="preserve"> samples</w:t>
      </w:r>
      <w:r w:rsidR="00473783">
        <w:rPr>
          <w:iCs/>
        </w:rPr>
        <w:t xml:space="preserve"> for PUSCH</w:t>
      </w:r>
      <w:r w:rsidR="00AE257C">
        <w:rPr>
          <w:iCs/>
        </w:rPr>
        <w:t xml:space="preserve"> and </w:t>
      </w:r>
      <w:r w:rsidR="00473783">
        <w:rPr>
          <w:iCs/>
        </w:rPr>
        <w:t>PRACH transmissions</w:t>
      </w:r>
      <w:r w:rsidR="00AE257C">
        <w:rPr>
          <w:iCs/>
        </w:rPr>
        <w:t xml:space="preserve">. In the other method, UE blanks subframe/slot/repetition unit for PUSCH and PRACH transmissions. </w:t>
      </w:r>
    </w:p>
    <w:p w14:paraId="28FC2580" w14:textId="77777777" w:rsidR="00AE257C" w:rsidRDefault="00AE257C" w:rsidP="005547A2">
      <w:pPr>
        <w:jc w:val="both"/>
        <w:rPr>
          <w:iCs/>
        </w:rPr>
      </w:pPr>
    </w:p>
    <w:p w14:paraId="51918539" w14:textId="7B5FE5B4" w:rsidR="00473783" w:rsidRDefault="00473783" w:rsidP="005547A2">
      <w:pPr>
        <w:jc w:val="both"/>
        <w:rPr>
          <w:iCs/>
        </w:rPr>
      </w:pPr>
      <w:r>
        <w:rPr>
          <w:iCs/>
        </w:rPr>
        <w:t>It is open on the details of dropping or inserting samples and blanking subframes/slots/repetition unit. In case of overlapping between successive segments, UE can drop the tail samples of the earlier segment. In case of small gap between successive segments, UE can repeat the last sample of the earlier segment.</w:t>
      </w:r>
      <w:r w:rsidR="00E93CA7">
        <w:rPr>
          <w:iCs/>
        </w:rPr>
        <w:t xml:space="preserve"> In case UE is to blank subframes/slots/repetition units, it can blank the last subframe/slot/repetition unit of the earlier segment. </w:t>
      </w:r>
    </w:p>
    <w:p w14:paraId="56D4AA83" w14:textId="0C8125BD" w:rsidR="005547A2" w:rsidRDefault="00473783" w:rsidP="005547A2">
      <w:pPr>
        <w:jc w:val="both"/>
        <w:rPr>
          <w:iCs/>
        </w:rPr>
      </w:pPr>
      <w:r>
        <w:rPr>
          <w:iCs/>
        </w:rPr>
        <w:t xml:space="preserve"> </w:t>
      </w:r>
    </w:p>
    <w:p w14:paraId="4748A133" w14:textId="77777777" w:rsidR="00473783" w:rsidRDefault="00473783" w:rsidP="005547A2">
      <w:pPr>
        <w:jc w:val="both"/>
        <w:rPr>
          <w:i/>
        </w:rPr>
      </w:pPr>
      <w:r w:rsidRPr="00CE2021">
        <w:rPr>
          <w:b/>
          <w:i/>
          <w:u w:val="single"/>
        </w:rPr>
        <w:t xml:space="preserve">Proposal </w:t>
      </w:r>
      <w:r>
        <w:rPr>
          <w:b/>
          <w:i/>
          <w:u w:val="single"/>
        </w:rPr>
        <w:t>5</w:t>
      </w:r>
      <w:r w:rsidRPr="00CE2021">
        <w:rPr>
          <w:b/>
          <w:i/>
          <w:u w:val="single"/>
        </w:rPr>
        <w:t>:</w:t>
      </w:r>
      <w:r w:rsidRPr="00CE2021">
        <w:rPr>
          <w:i/>
        </w:rPr>
        <w:t xml:space="preserve"> </w:t>
      </w:r>
      <w:r>
        <w:rPr>
          <w:i/>
        </w:rPr>
        <w:t xml:space="preserve">In uplink transmissions, </w:t>
      </w:r>
    </w:p>
    <w:p w14:paraId="72B91617" w14:textId="77777777" w:rsidR="00473783" w:rsidRPr="00473783" w:rsidRDefault="00473783" w:rsidP="00473783">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drop samples between two successive segments, it drops the tail samples of the earlier segment.</w:t>
      </w:r>
    </w:p>
    <w:p w14:paraId="79173270" w14:textId="5D2CABCB" w:rsidR="00473783" w:rsidRDefault="00473783" w:rsidP="00473783">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lastRenderedPageBreak/>
        <w:t>if UE is to insert samples between two successive segments, it repeats the last sample of the earlier segment.</w:t>
      </w:r>
    </w:p>
    <w:p w14:paraId="40519CC2" w14:textId="743246B4" w:rsidR="005547A2" w:rsidRDefault="00473783" w:rsidP="004F7F85">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if UE is to blank subframe/slot/repetition unit</w:t>
      </w:r>
      <w:r w:rsidR="00AE257C">
        <w:rPr>
          <w:rFonts w:ascii="Times New Roman" w:eastAsia="Malgun Gothic" w:hAnsi="Times New Roman"/>
          <w:i/>
          <w:sz w:val="24"/>
          <w:szCs w:val="24"/>
          <w:lang w:eastAsia="zh-CN"/>
        </w:rPr>
        <w:t xml:space="preserve"> between two successive segments</w:t>
      </w:r>
      <w:r w:rsidR="00E93CA7">
        <w:rPr>
          <w:rFonts w:ascii="Times New Roman" w:eastAsia="Malgun Gothic" w:hAnsi="Times New Roman"/>
          <w:i/>
          <w:sz w:val="24"/>
          <w:szCs w:val="24"/>
          <w:lang w:eastAsia="zh-CN"/>
        </w:rPr>
        <w:t>, it blanks the last subframe/slot/repetition unit of the earlier segment.</w:t>
      </w:r>
    </w:p>
    <w:p w14:paraId="738114C6" w14:textId="77777777" w:rsidR="00E93CA7" w:rsidRPr="00E93CA7" w:rsidRDefault="00E93CA7" w:rsidP="00E93CA7">
      <w:pPr>
        <w:pStyle w:val="ListParagraph"/>
        <w:jc w:val="both"/>
        <w:rPr>
          <w:rFonts w:ascii="Times New Roman" w:eastAsia="Malgun Gothic" w:hAnsi="Times New Roman"/>
          <w:i/>
          <w:sz w:val="24"/>
          <w:szCs w:val="24"/>
          <w:lang w:eastAsia="zh-CN"/>
        </w:rPr>
      </w:pPr>
    </w:p>
    <w:p w14:paraId="2896E657" w14:textId="2DF29AD0" w:rsidR="00854A60" w:rsidRPr="00A6576F" w:rsidRDefault="009C5A97" w:rsidP="00FB330B">
      <w:pPr>
        <w:pStyle w:val="Heading1"/>
      </w:pPr>
      <w:r w:rsidRPr="00A6576F">
        <w:t>Conclusion</w:t>
      </w:r>
    </w:p>
    <w:p w14:paraId="1C116919" w14:textId="74F4CF4A"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2D201C35" w:rsidR="009D7345" w:rsidRDefault="009D7345" w:rsidP="009D7345">
      <w:pPr>
        <w:jc w:val="both"/>
      </w:pPr>
    </w:p>
    <w:p w14:paraId="1EA7F110" w14:textId="77777777" w:rsidR="009511B0" w:rsidRDefault="009511B0" w:rsidP="009511B0">
      <w:pPr>
        <w:jc w:val="both"/>
        <w:rPr>
          <w:i/>
        </w:rPr>
      </w:pPr>
      <w:r w:rsidRPr="00CE2021">
        <w:rPr>
          <w:b/>
          <w:i/>
          <w:u w:val="single"/>
        </w:rPr>
        <w:t xml:space="preserve">Proposal </w:t>
      </w:r>
      <w:r>
        <w:rPr>
          <w:b/>
          <w:i/>
          <w:u w:val="single"/>
        </w:rPr>
        <w:t>1</w:t>
      </w:r>
      <w:r w:rsidRPr="00CE2021">
        <w:rPr>
          <w:b/>
          <w:i/>
          <w:u w:val="single"/>
        </w:rPr>
        <w:t>:</w:t>
      </w:r>
      <w:r w:rsidRPr="00CE2021">
        <w:rPr>
          <w:i/>
        </w:rPr>
        <w:t xml:space="preserve"> </w:t>
      </w:r>
      <w:r>
        <w:rPr>
          <w:i/>
        </w:rPr>
        <w:t xml:space="preserve">An additional NTN validity duration value longer than 240 seconds is supported for GEO scenario.  </w:t>
      </w:r>
    </w:p>
    <w:p w14:paraId="43E6E436" w14:textId="545BA43A" w:rsidR="009511B0" w:rsidRDefault="009511B0" w:rsidP="009D7345">
      <w:pPr>
        <w:jc w:val="both"/>
      </w:pPr>
    </w:p>
    <w:p w14:paraId="6316B2DE" w14:textId="77777777" w:rsidR="009511B0" w:rsidRDefault="009511B0" w:rsidP="009511B0">
      <w:pPr>
        <w:jc w:val="both"/>
        <w:rPr>
          <w:i/>
        </w:rPr>
      </w:pPr>
      <w:r w:rsidRPr="00CE2021">
        <w:rPr>
          <w:b/>
          <w:i/>
          <w:u w:val="single"/>
        </w:rPr>
        <w:t xml:space="preserve">Proposal </w:t>
      </w:r>
      <w:r>
        <w:rPr>
          <w:b/>
          <w:i/>
          <w:u w:val="single"/>
        </w:rPr>
        <w:t>2</w:t>
      </w:r>
      <w:r w:rsidRPr="00CE2021">
        <w:rPr>
          <w:b/>
          <w:i/>
          <w:u w:val="single"/>
        </w:rPr>
        <w:t>:</w:t>
      </w:r>
      <w:r w:rsidRPr="00CE2021">
        <w:rPr>
          <w:i/>
        </w:rPr>
        <w:t xml:space="preserve"> </w:t>
      </w:r>
      <w:r>
        <w:rPr>
          <w:i/>
        </w:rPr>
        <w:t xml:space="preserve">In IoT NTN, the reference point for epoch time </w:t>
      </w:r>
      <w:r w:rsidRPr="009511B0">
        <w:rPr>
          <w:i/>
        </w:rPr>
        <w:t>of the serving satellite ephemeris and Common TA parameters is the uplink time synchronization reference point.</w:t>
      </w:r>
    </w:p>
    <w:p w14:paraId="5AB81551" w14:textId="622E9FA3" w:rsidR="009511B0" w:rsidRDefault="009511B0" w:rsidP="009D7345">
      <w:pPr>
        <w:jc w:val="both"/>
      </w:pPr>
    </w:p>
    <w:p w14:paraId="26E7614E" w14:textId="77777777" w:rsidR="009511B0" w:rsidRDefault="009511B0" w:rsidP="004F7F85">
      <w:pPr>
        <w:jc w:val="both"/>
        <w:rPr>
          <w:i/>
        </w:rPr>
      </w:pPr>
      <w:r w:rsidRPr="00CE2021">
        <w:rPr>
          <w:b/>
          <w:i/>
          <w:u w:val="single"/>
        </w:rPr>
        <w:t xml:space="preserve">Proposal </w:t>
      </w:r>
      <w:r>
        <w:rPr>
          <w:b/>
          <w:i/>
          <w:u w:val="single"/>
        </w:rPr>
        <w:t>3</w:t>
      </w:r>
      <w:r w:rsidRPr="00CE2021">
        <w:rPr>
          <w:b/>
          <w:i/>
          <w:u w:val="single"/>
        </w:rPr>
        <w:t>:</w:t>
      </w:r>
      <w:r w:rsidRPr="00CE2021">
        <w:rPr>
          <w:i/>
        </w:rPr>
        <w:t xml:space="preserve"> </w:t>
      </w:r>
      <w:r w:rsidRPr="009511B0">
        <w:rPr>
          <w:i/>
        </w:rPr>
        <w:t>In IoT NTN,</w:t>
      </w:r>
      <w:r>
        <w:rPr>
          <w:i/>
        </w:rPr>
        <w:t xml:space="preserve"> </w:t>
      </w:r>
    </w:p>
    <w:p w14:paraId="51865C87" w14:textId="3AF948B8" w:rsidR="009511B0" w:rsidRDefault="009511B0" w:rsidP="004F7F85">
      <w:pPr>
        <w:pStyle w:val="ListParagraph"/>
        <w:numPr>
          <w:ilvl w:val="0"/>
          <w:numId w:val="2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w</w:t>
      </w:r>
      <w:r w:rsidRPr="009511B0">
        <w:rPr>
          <w:rFonts w:ascii="Times New Roman" w:eastAsia="Malgun Gothic" w:hAnsi="Times New Roman"/>
          <w:i/>
          <w:sz w:val="24"/>
          <w:szCs w:val="24"/>
          <w:lang w:eastAsia="zh-CN"/>
        </w:rPr>
        <w:t xml:space="preserve">hen explicitly provided through SIB, epoch time of assistance information is the starting time of a DL sub-frame, indicated by a SFN and a sub-frame number signaled together with the assistance information. </w:t>
      </w:r>
    </w:p>
    <w:p w14:paraId="158CC322" w14:textId="0624ED41" w:rsidR="009511B0" w:rsidRPr="009511B0" w:rsidRDefault="009511B0" w:rsidP="004F7F85">
      <w:pPr>
        <w:pStyle w:val="ListParagraph"/>
        <w:numPr>
          <w:ilvl w:val="0"/>
          <w:numId w:val="2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o</w:t>
      </w:r>
      <w:r w:rsidRPr="009511B0">
        <w:rPr>
          <w:rFonts w:ascii="Times New Roman" w:eastAsia="Malgun Gothic" w:hAnsi="Times New Roman"/>
          <w:i/>
          <w:sz w:val="24"/>
          <w:szCs w:val="24"/>
          <w:lang w:eastAsia="zh-CN"/>
        </w:rPr>
        <w:t>therwise, when indicated in SIB (other than SIB1), epoch time of assistance information is implicitly known as the end of the SI window during which the SI message is transmitted.</w:t>
      </w:r>
    </w:p>
    <w:p w14:paraId="5426A201" w14:textId="77777777" w:rsidR="009511B0" w:rsidRPr="009511B0" w:rsidRDefault="009511B0" w:rsidP="004F7F85">
      <w:pPr>
        <w:pStyle w:val="ListParagraph"/>
        <w:numPr>
          <w:ilvl w:val="0"/>
          <w:numId w:val="27"/>
        </w:numPr>
        <w:ind w:left="714" w:hanging="357"/>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w</w:t>
      </w:r>
      <w:r w:rsidRPr="009511B0">
        <w:rPr>
          <w:rFonts w:ascii="Times New Roman" w:eastAsia="Malgun Gothic" w:hAnsi="Times New Roman"/>
          <w:i/>
          <w:sz w:val="24"/>
          <w:szCs w:val="24"/>
          <w:lang w:eastAsia="zh-CN"/>
        </w:rPr>
        <w:t>hen provided through dedicated signaling, epoch time of assistance information is the starting time of a DL sub-frame, indicated by a SFN and a sub-frame number.</w:t>
      </w:r>
    </w:p>
    <w:p w14:paraId="31AF233B" w14:textId="1207B656" w:rsidR="009511B0" w:rsidRDefault="009511B0" w:rsidP="009D7345">
      <w:pPr>
        <w:jc w:val="both"/>
      </w:pPr>
    </w:p>
    <w:p w14:paraId="63B661EB" w14:textId="77777777" w:rsidR="00AA2068" w:rsidRDefault="00AA2068" w:rsidP="00AA2068">
      <w:pPr>
        <w:jc w:val="both"/>
        <w:rPr>
          <w:iCs/>
        </w:rPr>
      </w:pPr>
      <w:r w:rsidRPr="00CE2021">
        <w:rPr>
          <w:b/>
          <w:i/>
          <w:u w:val="single"/>
        </w:rPr>
        <w:t xml:space="preserve">Proposal </w:t>
      </w:r>
      <w:r>
        <w:rPr>
          <w:b/>
          <w:i/>
          <w:u w:val="single"/>
        </w:rPr>
        <w:t>4</w:t>
      </w:r>
      <w:r w:rsidRPr="00CE2021">
        <w:rPr>
          <w:b/>
          <w:i/>
          <w:u w:val="single"/>
        </w:rPr>
        <w:t>:</w:t>
      </w:r>
      <w:r w:rsidRPr="00CE2021">
        <w:rPr>
          <w:i/>
        </w:rPr>
        <w:t xml:space="preserve"> </w:t>
      </w:r>
      <w:r>
        <w:rPr>
          <w:i/>
        </w:rPr>
        <w:t xml:space="preserve">A single value X is indicated in SIB for the uplink transmission segment duration for NPRACH for NB-IoT and PRACH for eMTC. </w:t>
      </w:r>
    </w:p>
    <w:p w14:paraId="4CEAB88A" w14:textId="3FB68AC3" w:rsidR="00AA2068" w:rsidRDefault="00AA2068" w:rsidP="009D7345">
      <w:pPr>
        <w:jc w:val="both"/>
      </w:pPr>
    </w:p>
    <w:p w14:paraId="63793CE5" w14:textId="77777777" w:rsidR="00AE257C" w:rsidRDefault="00AE257C" w:rsidP="00AE257C">
      <w:pPr>
        <w:jc w:val="both"/>
        <w:rPr>
          <w:i/>
        </w:rPr>
      </w:pPr>
      <w:r w:rsidRPr="00CE2021">
        <w:rPr>
          <w:b/>
          <w:i/>
          <w:u w:val="single"/>
        </w:rPr>
        <w:t xml:space="preserve">Proposal </w:t>
      </w:r>
      <w:r>
        <w:rPr>
          <w:b/>
          <w:i/>
          <w:u w:val="single"/>
        </w:rPr>
        <w:t>5</w:t>
      </w:r>
      <w:r w:rsidRPr="00CE2021">
        <w:rPr>
          <w:b/>
          <w:i/>
          <w:u w:val="single"/>
        </w:rPr>
        <w:t>:</w:t>
      </w:r>
      <w:r w:rsidRPr="00CE2021">
        <w:rPr>
          <w:i/>
        </w:rPr>
        <w:t xml:space="preserve"> </w:t>
      </w:r>
      <w:r>
        <w:rPr>
          <w:i/>
        </w:rPr>
        <w:t xml:space="preserve">In uplink transmissions, </w:t>
      </w:r>
    </w:p>
    <w:p w14:paraId="3D22118E" w14:textId="77777777" w:rsidR="00AE257C" w:rsidRPr="00473783" w:rsidRDefault="00AE257C" w:rsidP="00AE257C">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drop samples between two successive segments, it drops the tail samples of the earlier segment.</w:t>
      </w:r>
    </w:p>
    <w:p w14:paraId="5F0851CC" w14:textId="77777777" w:rsidR="00AE257C" w:rsidRDefault="00AE257C" w:rsidP="00AE257C">
      <w:pPr>
        <w:pStyle w:val="ListParagraph"/>
        <w:numPr>
          <w:ilvl w:val="0"/>
          <w:numId w:val="29"/>
        </w:numPr>
        <w:jc w:val="both"/>
        <w:rPr>
          <w:rFonts w:ascii="Times New Roman" w:eastAsia="Malgun Gothic" w:hAnsi="Times New Roman"/>
          <w:i/>
          <w:sz w:val="24"/>
          <w:szCs w:val="24"/>
          <w:lang w:eastAsia="zh-CN"/>
        </w:rPr>
      </w:pPr>
      <w:r w:rsidRPr="00473783">
        <w:rPr>
          <w:rFonts w:ascii="Times New Roman" w:eastAsia="Malgun Gothic" w:hAnsi="Times New Roman"/>
          <w:i/>
          <w:sz w:val="24"/>
          <w:szCs w:val="24"/>
          <w:lang w:eastAsia="zh-CN"/>
        </w:rPr>
        <w:t>if UE is to insert samples between two successive segments, it repeats the last sample of the earlier segment.</w:t>
      </w:r>
    </w:p>
    <w:p w14:paraId="5D36D773" w14:textId="77777777" w:rsidR="00AE257C" w:rsidRDefault="00AE257C" w:rsidP="00AE257C">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if UE is to blank subframe/slot/repetition unit between two successive segments, it blanks the last subframe/slot/repetition unit of the earlier segment.</w:t>
      </w:r>
    </w:p>
    <w:p w14:paraId="58972D91" w14:textId="77777777" w:rsidR="00E93CA7" w:rsidRPr="00E93CA7" w:rsidRDefault="00E93CA7" w:rsidP="00E93CA7">
      <w:pPr>
        <w:pStyle w:val="ListParagraph"/>
        <w:jc w:val="both"/>
        <w:rPr>
          <w:rFonts w:ascii="Times New Roman" w:eastAsia="Malgun Gothic" w:hAnsi="Times New Roman"/>
          <w:i/>
          <w:sz w:val="24"/>
          <w:szCs w:val="24"/>
          <w:lang w:eastAsia="zh-CN"/>
        </w:rPr>
      </w:pPr>
    </w:p>
    <w:p w14:paraId="2E75F001" w14:textId="77777777" w:rsidR="007E70BB" w:rsidRPr="00A6576F" w:rsidRDefault="005C63AE" w:rsidP="007E70BB">
      <w:pPr>
        <w:pStyle w:val="Heading1"/>
      </w:pPr>
      <w:r w:rsidRPr="00A6576F">
        <w:t>References</w:t>
      </w:r>
    </w:p>
    <w:p w14:paraId="584C3CB0" w14:textId="77777777" w:rsidR="009511B0" w:rsidRDefault="009511B0" w:rsidP="009511B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87450"/>
      <w:bookmarkStart w:id="1" w:name="_Ref78382245"/>
      <w:bookmarkStart w:id="2" w:name="_Ref46861923"/>
      <w:bookmarkStart w:id="3" w:name="_Ref30519541"/>
      <w:bookmarkStart w:id="4" w:name="_Ref30499280"/>
      <w:r w:rsidRPr="00696DBF">
        <w:t>RP-213349</w:t>
      </w:r>
      <w:r>
        <w:t>, “</w:t>
      </w:r>
      <w:r w:rsidRPr="00696DBF">
        <w:t xml:space="preserve">Status </w:t>
      </w:r>
      <w:r>
        <w:t>r</w:t>
      </w:r>
      <w:r w:rsidRPr="00696DBF">
        <w:t>eport for RP94 IoT NTN WI</w:t>
      </w:r>
      <w:r>
        <w:t>,” Dec. 2021.</w:t>
      </w:r>
    </w:p>
    <w:p w14:paraId="610D9EE3" w14:textId="604A988B" w:rsidR="005B3363" w:rsidRDefault="005B3363" w:rsidP="0093006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5578963"/>
      <w:bookmarkEnd w:id="0"/>
      <w:bookmarkEnd w:id="1"/>
      <w:r>
        <w:t>R1-21</w:t>
      </w:r>
      <w:r w:rsidR="00314E75">
        <w:t>1</w:t>
      </w:r>
      <w:r w:rsidR="009511B0">
        <w:t>2803</w:t>
      </w:r>
      <w:r>
        <w:t>, “S</w:t>
      </w:r>
      <w:r w:rsidRPr="00D719CB">
        <w:t>ummary #</w:t>
      </w:r>
      <w:r w:rsidR="009511B0">
        <w:t>4</w:t>
      </w:r>
      <w:r w:rsidRPr="00D719CB">
        <w:t xml:space="preserve"> of AI 8.15.</w:t>
      </w:r>
      <w:r>
        <w:t>1</w:t>
      </w:r>
      <w:r w:rsidRPr="00D719CB">
        <w:t xml:space="preserve"> </w:t>
      </w:r>
      <w:r>
        <w:t xml:space="preserve">Enhancements to time and frequency synchronization”, </w:t>
      </w:r>
      <w:r w:rsidR="009511B0">
        <w:t>Nov</w:t>
      </w:r>
      <w:r>
        <w:t>. 2021.</w:t>
      </w:r>
      <w:bookmarkEnd w:id="2"/>
      <w:bookmarkEnd w:id="3"/>
      <w:bookmarkEnd w:id="4"/>
      <w:bookmarkEnd w:id="5"/>
    </w:p>
    <w:p w14:paraId="627745B5" w14:textId="50F2B758" w:rsidR="00435BF3" w:rsidRPr="00175F67" w:rsidRDefault="00435BF3" w:rsidP="009511B0">
      <w:pPr>
        <w:overflowPunct w:val="0"/>
        <w:autoSpaceDE w:val="0"/>
        <w:autoSpaceDN w:val="0"/>
        <w:adjustRightInd w:val="0"/>
        <w:spacing w:before="100" w:beforeAutospacing="1" w:after="120"/>
        <w:ind w:left="562"/>
        <w:jc w:val="both"/>
        <w:textAlignment w:val="baseline"/>
      </w:pPr>
    </w:p>
    <w:sectPr w:rsidR="00435BF3"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E57DE" w14:textId="77777777" w:rsidR="00663910" w:rsidRDefault="00663910">
      <w:r>
        <w:separator/>
      </w:r>
    </w:p>
  </w:endnote>
  <w:endnote w:type="continuationSeparator" w:id="0">
    <w:p w14:paraId="1B12F0C1" w14:textId="77777777" w:rsidR="00663910" w:rsidRDefault="00663910">
      <w:r>
        <w:continuationSeparator/>
      </w:r>
    </w:p>
  </w:endnote>
  <w:endnote w:type="continuationNotice" w:id="1">
    <w:p w14:paraId="77547E36" w14:textId="77777777" w:rsidR="00663910" w:rsidRDefault="00663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87695" w14:textId="77777777" w:rsidR="00663910" w:rsidRDefault="00663910">
      <w:r>
        <w:separator/>
      </w:r>
    </w:p>
  </w:footnote>
  <w:footnote w:type="continuationSeparator" w:id="0">
    <w:p w14:paraId="3BE4ED51" w14:textId="77777777" w:rsidR="00663910" w:rsidRDefault="00663910">
      <w:r>
        <w:continuationSeparator/>
      </w:r>
    </w:p>
  </w:footnote>
  <w:footnote w:type="continuationNotice" w:id="1">
    <w:p w14:paraId="0461CC89" w14:textId="77777777" w:rsidR="00663910" w:rsidRDefault="006639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5C3069"/>
    <w:multiLevelType w:val="hybridMultilevel"/>
    <w:tmpl w:val="AE5EF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25A1B"/>
    <w:multiLevelType w:val="hybridMultilevel"/>
    <w:tmpl w:val="0BB6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4"/>
  </w:num>
  <w:num w:numId="4">
    <w:abstractNumId w:val="15"/>
  </w:num>
  <w:num w:numId="5">
    <w:abstractNumId w:val="8"/>
  </w:num>
  <w:num w:numId="6">
    <w:abstractNumId w:val="19"/>
  </w:num>
  <w:num w:numId="7">
    <w:abstractNumId w:val="24"/>
  </w:num>
  <w:num w:numId="8">
    <w:abstractNumId w:val="9"/>
  </w:num>
  <w:num w:numId="9">
    <w:abstractNumId w:val="23"/>
  </w:num>
  <w:num w:numId="10">
    <w:abstractNumId w:val="0"/>
  </w:num>
  <w:num w:numId="11">
    <w:abstractNumId w:val="17"/>
  </w:num>
  <w:num w:numId="12">
    <w:abstractNumId w:val="2"/>
  </w:num>
  <w:num w:numId="13">
    <w:abstractNumId w:val="5"/>
  </w:num>
  <w:num w:numId="14">
    <w:abstractNumId w:val="13"/>
  </w:num>
  <w:num w:numId="15">
    <w:abstractNumId w:val="6"/>
  </w:num>
  <w:num w:numId="16">
    <w:abstractNumId w:val="1"/>
  </w:num>
  <w:num w:numId="17">
    <w:abstractNumId w:val="18"/>
  </w:num>
  <w:num w:numId="18">
    <w:abstractNumId w:val="11"/>
  </w:num>
  <w:num w:numId="19">
    <w:abstractNumId w:val="12"/>
  </w:num>
  <w:num w:numId="20">
    <w:abstractNumId w:val="20"/>
  </w:num>
  <w:num w:numId="21">
    <w:abstractNumId w:val="4"/>
  </w:num>
  <w:num w:numId="22">
    <w:abstractNumId w:val="28"/>
  </w:num>
  <w:num w:numId="23">
    <w:abstractNumId w:val="7"/>
  </w:num>
  <w:num w:numId="24">
    <w:abstractNumId w:val="16"/>
  </w:num>
  <w:num w:numId="25">
    <w:abstractNumId w:val="27"/>
  </w:num>
  <w:num w:numId="26">
    <w:abstractNumId w:val="10"/>
  </w:num>
  <w:num w:numId="27">
    <w:abstractNumId w:val="26"/>
  </w:num>
  <w:num w:numId="28">
    <w:abstractNumId w:val="25"/>
  </w:num>
  <w:num w:numId="2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6E2"/>
    <w:rsid w:val="0001274F"/>
    <w:rsid w:val="00013762"/>
    <w:rsid w:val="00014220"/>
    <w:rsid w:val="00014878"/>
    <w:rsid w:val="00014D88"/>
    <w:rsid w:val="000155D3"/>
    <w:rsid w:val="00015D15"/>
    <w:rsid w:val="00015F4E"/>
    <w:rsid w:val="000160B2"/>
    <w:rsid w:val="000168AE"/>
    <w:rsid w:val="00016C9A"/>
    <w:rsid w:val="00017404"/>
    <w:rsid w:val="00017528"/>
    <w:rsid w:val="00017927"/>
    <w:rsid w:val="000202F4"/>
    <w:rsid w:val="000207A2"/>
    <w:rsid w:val="0002093E"/>
    <w:rsid w:val="00021321"/>
    <w:rsid w:val="0002305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082"/>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5FB"/>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1"/>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323"/>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29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6A5"/>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BFE"/>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499"/>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CA4"/>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4E75"/>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079"/>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142"/>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BF3"/>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186"/>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83"/>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4F7F85"/>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2954"/>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7A2"/>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A6A"/>
    <w:rsid w:val="00586FEE"/>
    <w:rsid w:val="0058798C"/>
    <w:rsid w:val="00587EE8"/>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670"/>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363"/>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910"/>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567"/>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BBC"/>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BE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68E2"/>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06C"/>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11B0"/>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77EC5"/>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5C2E"/>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2F2"/>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68"/>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02E"/>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57C"/>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1BA"/>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752"/>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354"/>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734"/>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4BA"/>
    <w:rsid w:val="00D27F67"/>
    <w:rsid w:val="00D3005B"/>
    <w:rsid w:val="00D30160"/>
    <w:rsid w:val="00D31B35"/>
    <w:rsid w:val="00D32518"/>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02E"/>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38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11"/>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34B"/>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CA7"/>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0D2"/>
    <w:rsid w:val="00EF783B"/>
    <w:rsid w:val="00EF78F3"/>
    <w:rsid w:val="00EF79AC"/>
    <w:rsid w:val="00EF7F5C"/>
    <w:rsid w:val="00F000C5"/>
    <w:rsid w:val="00F00ADD"/>
    <w:rsid w:val="00F01F1B"/>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E8"/>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6BF"/>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07B"/>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0F2"/>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11B0"/>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3</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2022-02-11T20:19:00Z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